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AEC" w:rsidRPr="00E40AEC" w:rsidRDefault="00E40AEC" w:rsidP="00E40AEC">
      <w:r>
        <w:rPr>
          <w:noProof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page">
              <wp:posOffset>1097280</wp:posOffset>
            </wp:positionH>
            <wp:positionV relativeFrom="page">
              <wp:posOffset>2286000</wp:posOffset>
            </wp:positionV>
            <wp:extent cx="3251200" cy="2540000"/>
            <wp:effectExtent l="19050" t="19050" r="25400" b="12700"/>
            <wp:wrapNone/>
            <wp:docPr id="12" name="Picture 2" descr="c:\edax32\genesis\Spcgenmap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edax32\genesis\Spcgenmaps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2540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 cap="flat" cmpd="sng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page" w:horzAnchor="page" w:tblpX="7545" w:tblpY="3601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18" w:space="0" w:color="000000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1163"/>
        <w:gridCol w:w="1363"/>
        <w:gridCol w:w="876"/>
      </w:tblGrid>
      <w:tr w:rsidR="00E40AEC" w:rsidRPr="00E40AEC" w:rsidTr="00E40AEC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solid" w:color="800000" w:fill="FFFFFF"/>
          </w:tcPr>
          <w:p w:rsidR="00E40AEC" w:rsidRPr="00E40AEC" w:rsidRDefault="00E40AEC" w:rsidP="00E40AEC">
            <w:pPr>
              <w:rPr>
                <w:b/>
                <w:bCs/>
                <w:i/>
                <w:iCs/>
                <w:color w:val="FFFFFF"/>
              </w:rPr>
            </w:pPr>
            <w:r w:rsidRPr="00E40AEC">
              <w:rPr>
                <w:b/>
                <w:bCs/>
                <w:i/>
                <w:iCs/>
                <w:color w:val="FFFFFF"/>
              </w:rPr>
              <w:t>Element</w:t>
            </w:r>
          </w:p>
        </w:tc>
        <w:tc>
          <w:tcPr>
            <w:tcW w:w="1363" w:type="dxa"/>
            <w:shd w:val="solid" w:color="800000" w:fill="FFFFFF"/>
          </w:tcPr>
          <w:p w:rsidR="00E40AEC" w:rsidRPr="00E40AEC" w:rsidRDefault="00E40AEC" w:rsidP="00E40AEC">
            <w:pPr>
              <w:rPr>
                <w:b/>
                <w:bCs/>
                <w:i/>
                <w:iCs/>
                <w:color w:val="FFFFFF"/>
              </w:rPr>
            </w:pPr>
            <w:r w:rsidRPr="00E40AEC">
              <w:rPr>
                <w:b/>
                <w:bCs/>
                <w:i/>
                <w:iCs/>
                <w:color w:val="FFFFFF"/>
              </w:rPr>
              <w:t>Wt%</w:t>
            </w:r>
          </w:p>
        </w:tc>
        <w:tc>
          <w:tcPr>
            <w:tcW w:w="876" w:type="dxa"/>
            <w:shd w:val="solid" w:color="800000" w:fill="FFFFFF"/>
          </w:tcPr>
          <w:p w:rsidR="00E40AEC" w:rsidRPr="00E40AEC" w:rsidRDefault="00E40AEC" w:rsidP="00E40AEC">
            <w:pPr>
              <w:rPr>
                <w:b/>
                <w:bCs/>
                <w:i/>
                <w:iCs/>
                <w:color w:val="FFFFFF"/>
              </w:rPr>
            </w:pPr>
            <w:r w:rsidRPr="00E40AEC">
              <w:rPr>
                <w:b/>
                <w:bCs/>
                <w:i/>
                <w:iCs/>
                <w:color w:val="FFFFFF"/>
              </w:rPr>
              <w:t>At%</w:t>
            </w:r>
          </w:p>
        </w:tc>
      </w:tr>
      <w:tr w:rsidR="00E40AEC" w:rsidRPr="00E40AEC" w:rsidTr="00E40AEC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E40AEC" w:rsidRPr="00E40AEC" w:rsidRDefault="00E40AEC" w:rsidP="00E40AEC">
            <w:pPr>
              <w:rPr>
                <w:b/>
                <w:bCs/>
                <w:i/>
                <w:iCs/>
              </w:rPr>
            </w:pPr>
            <w:r w:rsidRPr="00E40AEC">
              <w:rPr>
                <w:b/>
                <w:bCs/>
                <w:i/>
                <w:iCs/>
              </w:rPr>
              <w:t xml:space="preserve">  CK</w:t>
            </w:r>
          </w:p>
        </w:tc>
        <w:tc>
          <w:tcPr>
            <w:tcW w:w="1363" w:type="dxa"/>
            <w:shd w:val="pct20" w:color="FFFF00" w:fill="FFFFFF"/>
          </w:tcPr>
          <w:p w:rsidR="00E40AEC" w:rsidRPr="00E40AEC" w:rsidRDefault="00E40AEC" w:rsidP="00E40AEC">
            <w:r w:rsidRPr="00E40AEC">
              <w:t>13.48</w:t>
            </w:r>
          </w:p>
        </w:tc>
        <w:tc>
          <w:tcPr>
            <w:tcW w:w="876" w:type="dxa"/>
            <w:shd w:val="pct20" w:color="FFFF00" w:fill="FFFFFF"/>
          </w:tcPr>
          <w:p w:rsidR="00E40AEC" w:rsidRPr="00E40AEC" w:rsidRDefault="00E40AEC" w:rsidP="00E40AEC">
            <w:r w:rsidRPr="00E40AEC">
              <w:t>21.66</w:t>
            </w:r>
          </w:p>
        </w:tc>
      </w:tr>
      <w:tr w:rsidR="00E40AEC" w:rsidRPr="00E40AEC" w:rsidTr="00E40AEC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E40AEC" w:rsidRPr="00E40AEC" w:rsidRDefault="00E40AEC" w:rsidP="00E40AEC">
            <w:pPr>
              <w:rPr>
                <w:b/>
                <w:bCs/>
                <w:i/>
                <w:iCs/>
              </w:rPr>
            </w:pPr>
            <w:r w:rsidRPr="00E40AEC">
              <w:rPr>
                <w:b/>
                <w:bCs/>
                <w:i/>
                <w:iCs/>
              </w:rPr>
              <w:t xml:space="preserve">  OK</w:t>
            </w:r>
          </w:p>
        </w:tc>
        <w:tc>
          <w:tcPr>
            <w:tcW w:w="1363" w:type="dxa"/>
            <w:shd w:val="pct20" w:color="FFFF00" w:fill="FFFFFF"/>
          </w:tcPr>
          <w:p w:rsidR="00E40AEC" w:rsidRPr="00E40AEC" w:rsidRDefault="00E40AEC" w:rsidP="00E40AEC">
            <w:r w:rsidRPr="00E40AEC">
              <w:t>32.55</w:t>
            </w:r>
          </w:p>
        </w:tc>
        <w:tc>
          <w:tcPr>
            <w:tcW w:w="876" w:type="dxa"/>
            <w:shd w:val="pct20" w:color="FFFF00" w:fill="FFFFFF"/>
          </w:tcPr>
          <w:p w:rsidR="00E40AEC" w:rsidRPr="00E40AEC" w:rsidRDefault="00E40AEC" w:rsidP="00E40AEC">
            <w:r w:rsidRPr="00E40AEC">
              <w:t>39.26</w:t>
            </w:r>
          </w:p>
        </w:tc>
      </w:tr>
      <w:tr w:rsidR="00E40AEC" w:rsidRPr="00E40AEC" w:rsidTr="00E40AEC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E40AEC" w:rsidRPr="00E40AEC" w:rsidRDefault="00E40AEC" w:rsidP="00E40AEC">
            <w:pPr>
              <w:rPr>
                <w:b/>
                <w:bCs/>
                <w:i/>
                <w:iCs/>
              </w:rPr>
            </w:pPr>
            <w:r w:rsidRPr="00E40AEC">
              <w:rPr>
                <w:b/>
                <w:bCs/>
                <w:i/>
                <w:iCs/>
              </w:rPr>
              <w:t xml:space="preserve"> NaK</w:t>
            </w:r>
          </w:p>
        </w:tc>
        <w:tc>
          <w:tcPr>
            <w:tcW w:w="1363" w:type="dxa"/>
            <w:shd w:val="pct20" w:color="FFFF00" w:fill="FFFFFF"/>
          </w:tcPr>
          <w:p w:rsidR="00E40AEC" w:rsidRPr="00E40AEC" w:rsidRDefault="00E40AEC" w:rsidP="00E40AEC">
            <w:r w:rsidRPr="00E40AEC">
              <w:t>26.80</w:t>
            </w:r>
          </w:p>
        </w:tc>
        <w:tc>
          <w:tcPr>
            <w:tcW w:w="876" w:type="dxa"/>
            <w:shd w:val="pct20" w:color="FFFF00" w:fill="FFFFFF"/>
          </w:tcPr>
          <w:p w:rsidR="00E40AEC" w:rsidRPr="00E40AEC" w:rsidRDefault="00E40AEC" w:rsidP="00E40AEC">
            <w:r w:rsidRPr="00E40AEC">
              <w:t>22.50</w:t>
            </w:r>
          </w:p>
        </w:tc>
      </w:tr>
      <w:tr w:rsidR="00E40AEC" w:rsidRPr="00E40AEC" w:rsidTr="00E40AEC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E40AEC" w:rsidRPr="00E40AEC" w:rsidRDefault="00E40AEC" w:rsidP="00E40AEC">
            <w:pPr>
              <w:rPr>
                <w:b/>
                <w:bCs/>
                <w:i/>
                <w:iCs/>
              </w:rPr>
            </w:pPr>
            <w:r w:rsidRPr="00E40AEC">
              <w:rPr>
                <w:b/>
                <w:bCs/>
                <w:i/>
                <w:iCs/>
              </w:rPr>
              <w:t xml:space="preserve"> MgK</w:t>
            </w:r>
          </w:p>
        </w:tc>
        <w:tc>
          <w:tcPr>
            <w:tcW w:w="1363" w:type="dxa"/>
            <w:shd w:val="pct20" w:color="FFFF00" w:fill="FFFFFF"/>
          </w:tcPr>
          <w:p w:rsidR="00E40AEC" w:rsidRPr="00E40AEC" w:rsidRDefault="00E40AEC" w:rsidP="00E40AEC">
            <w:r w:rsidRPr="00E40AEC">
              <w:t>00.68</w:t>
            </w:r>
          </w:p>
        </w:tc>
        <w:tc>
          <w:tcPr>
            <w:tcW w:w="876" w:type="dxa"/>
            <w:shd w:val="pct20" w:color="FFFF00" w:fill="FFFFFF"/>
          </w:tcPr>
          <w:p w:rsidR="00E40AEC" w:rsidRPr="00E40AEC" w:rsidRDefault="00E40AEC" w:rsidP="00E40AEC">
            <w:r w:rsidRPr="00E40AEC">
              <w:t>00.54</w:t>
            </w:r>
          </w:p>
        </w:tc>
      </w:tr>
      <w:tr w:rsidR="00E40AEC" w:rsidRPr="00E40AEC" w:rsidTr="00E40AEC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E40AEC" w:rsidRPr="00E40AEC" w:rsidRDefault="00E40AEC" w:rsidP="00E40AEC">
            <w:pPr>
              <w:rPr>
                <w:b/>
                <w:bCs/>
                <w:i/>
                <w:iCs/>
              </w:rPr>
            </w:pPr>
            <w:r w:rsidRPr="00E40AEC">
              <w:rPr>
                <w:b/>
                <w:bCs/>
                <w:i/>
                <w:iCs/>
              </w:rPr>
              <w:t xml:space="preserve"> SiK</w:t>
            </w:r>
          </w:p>
        </w:tc>
        <w:tc>
          <w:tcPr>
            <w:tcW w:w="1363" w:type="dxa"/>
            <w:shd w:val="pct20" w:color="FFFF00" w:fill="FFFFFF"/>
          </w:tcPr>
          <w:p w:rsidR="00E40AEC" w:rsidRPr="00E40AEC" w:rsidRDefault="00E40AEC" w:rsidP="00E40AEC">
            <w:r w:rsidRPr="00E40AEC">
              <w:t>04.18</w:t>
            </w:r>
          </w:p>
        </w:tc>
        <w:tc>
          <w:tcPr>
            <w:tcW w:w="876" w:type="dxa"/>
            <w:shd w:val="pct20" w:color="FFFF00" w:fill="FFFFFF"/>
          </w:tcPr>
          <w:p w:rsidR="00E40AEC" w:rsidRPr="00E40AEC" w:rsidRDefault="00E40AEC" w:rsidP="00E40AEC">
            <w:r w:rsidRPr="00E40AEC">
              <w:t>02.87</w:t>
            </w:r>
          </w:p>
        </w:tc>
      </w:tr>
      <w:tr w:rsidR="00E40AEC" w:rsidRPr="00E40AEC" w:rsidTr="00E40AEC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E40AEC" w:rsidRPr="00E40AEC" w:rsidRDefault="00E40AEC" w:rsidP="00E40AEC">
            <w:pPr>
              <w:rPr>
                <w:b/>
                <w:bCs/>
                <w:i/>
                <w:iCs/>
              </w:rPr>
            </w:pPr>
            <w:r w:rsidRPr="00E40AEC">
              <w:rPr>
                <w:b/>
                <w:bCs/>
                <w:i/>
                <w:iCs/>
              </w:rPr>
              <w:t xml:space="preserve">  PK</w:t>
            </w:r>
          </w:p>
        </w:tc>
        <w:tc>
          <w:tcPr>
            <w:tcW w:w="1363" w:type="dxa"/>
            <w:shd w:val="pct20" w:color="FFFF00" w:fill="FFFFFF"/>
          </w:tcPr>
          <w:p w:rsidR="00E40AEC" w:rsidRPr="00E40AEC" w:rsidRDefault="00E40AEC" w:rsidP="00E40AEC">
            <w:r w:rsidRPr="00E40AEC">
              <w:t>12.09</w:t>
            </w:r>
          </w:p>
        </w:tc>
        <w:tc>
          <w:tcPr>
            <w:tcW w:w="876" w:type="dxa"/>
            <w:shd w:val="pct20" w:color="FFFF00" w:fill="FFFFFF"/>
          </w:tcPr>
          <w:p w:rsidR="00E40AEC" w:rsidRPr="00E40AEC" w:rsidRDefault="00E40AEC" w:rsidP="00E40AEC">
            <w:r w:rsidRPr="00E40AEC">
              <w:t>07.53</w:t>
            </w:r>
          </w:p>
        </w:tc>
      </w:tr>
      <w:tr w:rsidR="00E40AEC" w:rsidRPr="00E40AEC" w:rsidTr="00E40AEC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E40AEC" w:rsidRPr="00E40AEC" w:rsidRDefault="00E40AEC" w:rsidP="00E40AEC">
            <w:pPr>
              <w:rPr>
                <w:b/>
                <w:bCs/>
                <w:i/>
                <w:iCs/>
              </w:rPr>
            </w:pPr>
            <w:r w:rsidRPr="00E40AEC">
              <w:rPr>
                <w:b/>
                <w:bCs/>
                <w:i/>
                <w:iCs/>
              </w:rPr>
              <w:t xml:space="preserve">  SK</w:t>
            </w:r>
          </w:p>
        </w:tc>
        <w:tc>
          <w:tcPr>
            <w:tcW w:w="1363" w:type="dxa"/>
            <w:shd w:val="pct20" w:color="FFFF00" w:fill="FFFFFF"/>
          </w:tcPr>
          <w:p w:rsidR="00E40AEC" w:rsidRPr="00E40AEC" w:rsidRDefault="00E40AEC" w:rsidP="00E40AEC">
            <w:r w:rsidRPr="00E40AEC">
              <w:t>05.73</w:t>
            </w:r>
          </w:p>
        </w:tc>
        <w:tc>
          <w:tcPr>
            <w:tcW w:w="876" w:type="dxa"/>
            <w:shd w:val="pct20" w:color="FFFF00" w:fill="FFFFFF"/>
          </w:tcPr>
          <w:p w:rsidR="00E40AEC" w:rsidRPr="00E40AEC" w:rsidRDefault="00E40AEC" w:rsidP="00E40AEC">
            <w:r w:rsidRPr="00E40AEC">
              <w:t>03.45</w:t>
            </w:r>
          </w:p>
        </w:tc>
      </w:tr>
      <w:tr w:rsidR="00E40AEC" w:rsidRPr="00E40AEC" w:rsidTr="00E40AEC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E40AEC" w:rsidRPr="00E40AEC" w:rsidRDefault="00E40AEC" w:rsidP="00E40AEC">
            <w:pPr>
              <w:rPr>
                <w:b/>
                <w:bCs/>
                <w:i/>
                <w:iCs/>
              </w:rPr>
            </w:pPr>
            <w:r w:rsidRPr="00E40AEC">
              <w:rPr>
                <w:b/>
                <w:bCs/>
                <w:i/>
                <w:iCs/>
              </w:rPr>
              <w:t xml:space="preserve">  KK</w:t>
            </w:r>
          </w:p>
        </w:tc>
        <w:tc>
          <w:tcPr>
            <w:tcW w:w="1363" w:type="dxa"/>
            <w:shd w:val="pct20" w:color="FFFF00" w:fill="FFFFFF"/>
          </w:tcPr>
          <w:p w:rsidR="00E40AEC" w:rsidRPr="00E40AEC" w:rsidRDefault="00E40AEC" w:rsidP="00E40AEC">
            <w:r w:rsidRPr="00E40AEC">
              <w:t>02.60</w:t>
            </w:r>
          </w:p>
        </w:tc>
        <w:tc>
          <w:tcPr>
            <w:tcW w:w="876" w:type="dxa"/>
            <w:shd w:val="pct20" w:color="FFFF00" w:fill="FFFFFF"/>
          </w:tcPr>
          <w:p w:rsidR="00E40AEC" w:rsidRPr="00E40AEC" w:rsidRDefault="00E40AEC" w:rsidP="00E40AEC">
            <w:r w:rsidRPr="00E40AEC">
              <w:t>01.28</w:t>
            </w:r>
          </w:p>
        </w:tc>
      </w:tr>
      <w:tr w:rsidR="00E40AEC" w:rsidRPr="00E40AEC" w:rsidTr="00E40AEC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E40AEC" w:rsidRPr="00E40AEC" w:rsidRDefault="00E40AEC" w:rsidP="00E40AEC">
            <w:pPr>
              <w:rPr>
                <w:b/>
                <w:bCs/>
                <w:i/>
                <w:iCs/>
              </w:rPr>
            </w:pPr>
            <w:r w:rsidRPr="00E40AEC">
              <w:rPr>
                <w:b/>
                <w:bCs/>
                <w:i/>
                <w:iCs/>
              </w:rPr>
              <w:t xml:space="preserve"> CaK</w:t>
            </w:r>
          </w:p>
        </w:tc>
        <w:tc>
          <w:tcPr>
            <w:tcW w:w="1363" w:type="dxa"/>
            <w:shd w:val="pct20" w:color="FFFF00" w:fill="FFFFFF"/>
          </w:tcPr>
          <w:p w:rsidR="00E40AEC" w:rsidRPr="00E40AEC" w:rsidRDefault="00E40AEC" w:rsidP="00E40AEC">
            <w:r w:rsidRPr="00E40AEC">
              <w:t>01.89</w:t>
            </w:r>
          </w:p>
        </w:tc>
        <w:tc>
          <w:tcPr>
            <w:tcW w:w="876" w:type="dxa"/>
            <w:shd w:val="pct20" w:color="FFFF00" w:fill="FFFFFF"/>
          </w:tcPr>
          <w:p w:rsidR="00E40AEC" w:rsidRPr="00E40AEC" w:rsidRDefault="00E40AEC" w:rsidP="00E40AEC">
            <w:r w:rsidRPr="00E40AEC">
              <w:t>00.91</w:t>
            </w:r>
          </w:p>
        </w:tc>
      </w:tr>
      <w:tr w:rsidR="00E40AEC" w:rsidRPr="00E40AEC" w:rsidTr="00E40AEC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E40AEC" w:rsidRPr="00E40AEC" w:rsidRDefault="00E40AEC" w:rsidP="00E40AEC">
            <w:pPr>
              <w:rPr>
                <w:b/>
                <w:bCs/>
                <w:i/>
                <w:iCs/>
              </w:rPr>
            </w:pPr>
            <w:r w:rsidRPr="00E40AEC">
              <w:rPr>
                <w:b/>
                <w:bCs/>
                <w:i/>
                <w:iCs/>
              </w:rPr>
              <w:t>Matrix</w:t>
            </w:r>
          </w:p>
        </w:tc>
        <w:tc>
          <w:tcPr>
            <w:tcW w:w="1363" w:type="dxa"/>
            <w:shd w:val="pct20" w:color="FFFF00" w:fill="FFFFFF"/>
          </w:tcPr>
          <w:p w:rsidR="00E40AEC" w:rsidRPr="00E40AEC" w:rsidRDefault="00E40AEC" w:rsidP="00E40AEC">
            <w:r w:rsidRPr="00E40AEC">
              <w:t>Correction</w:t>
            </w:r>
          </w:p>
        </w:tc>
        <w:tc>
          <w:tcPr>
            <w:tcW w:w="876" w:type="dxa"/>
            <w:shd w:val="pct20" w:color="FFFF00" w:fill="FFFFFF"/>
          </w:tcPr>
          <w:p w:rsidR="00E40AEC" w:rsidRPr="00E40AEC" w:rsidRDefault="00E40AEC" w:rsidP="00E40AEC">
            <w:r w:rsidRPr="00E40AEC">
              <w:t>ZAF</w:t>
            </w:r>
          </w:p>
        </w:tc>
      </w:tr>
    </w:tbl>
    <w:p w:rsidR="006C65D5" w:rsidRPr="00E40AEC" w:rsidRDefault="00E40AEC" w:rsidP="00E40AE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7478395</wp:posOffset>
                </wp:positionV>
                <wp:extent cx="6248400" cy="548640"/>
                <wp:effectExtent l="0" t="0" r="0" b="0"/>
                <wp:wrapNone/>
                <wp:docPr id="11" name="OtherShapes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0" cy="54864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0AEC" w:rsidRDefault="00E40A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therShapes2" o:spid="_x0000_s1026" style="position:absolute;margin-left:0;margin-top:588.85pt;width:492pt;height:4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" o:allowincell="f" fillcolor="#9cf" stroked="f">
                <v:textbox>
                  <w:txbxContent>
                    <w:p w:rsidR="00E40AEC" w:rsidRDefault="00E40AEC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556895</wp:posOffset>
                </wp:positionV>
                <wp:extent cx="6248400" cy="548640"/>
                <wp:effectExtent l="0" t="0" r="0" b="0"/>
                <wp:wrapNone/>
                <wp:docPr id="10" name="OtherShapes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0" cy="54864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0AEC" w:rsidRPr="00E40AEC" w:rsidRDefault="00E40AEC">
                            <w:pPr>
                              <w:rPr>
                                <w:b/>
                                <w:i/>
                                <w:caps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therShapes1" o:spid="_x0000_s1027" style="position:absolute;margin-left:0;margin-top:43.85pt;width:492pt;height:4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" o:allowincell="f" fillcolor="#9cf" stroked="f">
                <v:textbox inset="0,0,0,0">
                  <w:txbxContent>
                    <w:p w:rsidR="00E40AEC" w:rsidRPr="00E40AEC" w:rsidRDefault="00E40AEC">
                      <w:pPr>
                        <w:rPr>
                          <w:b/>
                          <w:i/>
                          <w:caps/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page">
              <wp:posOffset>2260600</wp:posOffset>
            </wp:positionH>
            <wp:positionV relativeFrom="page">
              <wp:posOffset>5588000</wp:posOffset>
            </wp:positionV>
            <wp:extent cx="3251200" cy="2540000"/>
            <wp:effectExtent l="19050" t="19050" r="25400" b="12700"/>
            <wp:wrapNone/>
            <wp:docPr id="9" name="Picture 3" descr="c:\edax32\img\tempPath_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edax32\img\tempPath_01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2540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 cap="flat" cmpd="sng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C65D5" w:rsidRPr="00E40AEC"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20" w:footer="720" w:gutter="288"/>
      <w:pgBorders w:offsetFrom="page">
        <w:top w:val="threeDEmboss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AEC" w:rsidRDefault="00E40AEC">
      <w:r>
        <w:separator/>
      </w:r>
    </w:p>
  </w:endnote>
  <w:endnote w:type="continuationSeparator" w:id="0">
    <w:p w:rsidR="00E40AEC" w:rsidRDefault="00E40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9BD" w:rsidRDefault="006C2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C29BD" w:rsidRDefault="006C29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9BD" w:rsidRDefault="00E40AEC">
    <w:pPr>
      <w:pStyle w:val="Footer"/>
      <w:jc w:val="center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3632" behindDoc="0" locked="0" layoutInCell="0" allowOverlap="1">
              <wp:simplePos x="0" y="0"/>
              <wp:positionH relativeFrom="page">
                <wp:posOffset>1072515</wp:posOffset>
              </wp:positionH>
              <wp:positionV relativeFrom="page">
                <wp:posOffset>9689465</wp:posOffset>
              </wp:positionV>
              <wp:extent cx="6248400" cy="0"/>
              <wp:effectExtent l="0" t="0" r="0" b="0"/>
              <wp:wrapNone/>
              <wp:docPr id="1" name="HeaderLin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HeaderLine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4.45pt,762.95pt" to="576.45pt,7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" o:allowincell="f" strokeweight="4.5pt">
              <v:stroke linestyle="thinThick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AEC" w:rsidRDefault="00E40AEC">
      <w:r>
        <w:separator/>
      </w:r>
    </w:p>
  </w:footnote>
  <w:footnote w:type="continuationSeparator" w:id="0">
    <w:p w:rsidR="00E40AEC" w:rsidRDefault="00E40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9BD" w:rsidRDefault="00E40AEC">
    <w:pPr>
      <w:pStyle w:val="Header"/>
    </w:pPr>
    <w:r>
      <w:rPr>
        <w:noProof/>
      </w:rPr>
      <w:drawing>
        <wp:anchor distT="0" distB="0" distL="114300" distR="114300" simplePos="0" relativeHeight="251661824" behindDoc="1" locked="0" layoutInCell="0" allowOverlap="1">
          <wp:simplePos x="0" y="0"/>
          <wp:positionH relativeFrom="column">
            <wp:posOffset>4648200</wp:posOffset>
          </wp:positionH>
          <wp:positionV relativeFrom="paragraph">
            <wp:posOffset>0</wp:posOffset>
          </wp:positionV>
          <wp:extent cx="1447800" cy="675005"/>
          <wp:effectExtent l="0" t="0" r="0" b="0"/>
          <wp:wrapTight wrapText="bothSides">
            <wp:wrapPolygon edited="0">
              <wp:start x="0" y="0"/>
              <wp:lineTo x="0" y="20726"/>
              <wp:lineTo x="21316" y="20726"/>
              <wp:lineTo x="21316" y="0"/>
              <wp:lineTo x="0" y="0"/>
            </wp:wrapPolygon>
          </wp:wrapTight>
          <wp:docPr id="329" name="Picture 329" descr="ETA_4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9" descr="ETA_4c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page">
                <wp:posOffset>1076325</wp:posOffset>
              </wp:positionH>
              <wp:positionV relativeFrom="page">
                <wp:posOffset>476250</wp:posOffset>
              </wp:positionV>
              <wp:extent cx="2257425" cy="342900"/>
              <wp:effectExtent l="0" t="0" r="0" b="0"/>
              <wp:wrapNone/>
              <wp:docPr id="8" name="HeaderTextBox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74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9BD" w:rsidRDefault="006C29BD">
                          <w:pPr>
                            <w:pStyle w:val="Heading4"/>
                          </w:pPr>
                          <w:r>
                            <w:t>Microanalysis Report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HeaderTextBox6" o:spid="_x0000_s1028" type="#_x0000_t202" style="position:absolute;margin-left:84.75pt;margin-top:37.5pt;width:177.75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" o:allowincell="f" filled="f" stroked="f">
              <v:textbox>
                <w:txbxContent>
                  <w:p w:rsidR="006C29BD" w:rsidRDefault="006C29BD">
                    <w:pPr>
                      <w:pStyle w:val="Heading4"/>
                    </w:pPr>
                    <w:r>
                      <w:t>Microanalysis Report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6C29BD" w:rsidRDefault="00E40AEC">
    <w:pPr>
      <w:pStyle w:val="Header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0800" behindDoc="0" locked="0" layoutInCell="0" allowOverlap="1">
              <wp:simplePos x="0" y="0"/>
              <wp:positionH relativeFrom="page">
                <wp:posOffset>4838700</wp:posOffset>
              </wp:positionH>
              <wp:positionV relativeFrom="page">
                <wp:posOffset>1218565</wp:posOffset>
              </wp:positionV>
              <wp:extent cx="1133475" cy="276225"/>
              <wp:effectExtent l="0" t="0" r="0" b="0"/>
              <wp:wrapNone/>
              <wp:docPr id="7" name="HeaderTextBox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34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9BD" w:rsidRDefault="00E40AEC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3/13/2025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HeaderTextBox1" o:spid="_x0000_s1029" type="#_x0000_t202" style="position:absolute;margin-left:381pt;margin-top:95.95pt;width:89.25pt;height:21.7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" o:allowincell="f" filled="f" stroked="f">
              <v:textbox>
                <w:txbxContent>
                  <w:p w:rsidR="006C29BD" w:rsidRDefault="00E40AEC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3/13/2025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page">
                <wp:posOffset>2667000</wp:posOffset>
              </wp:positionH>
              <wp:positionV relativeFrom="page">
                <wp:posOffset>1228090</wp:posOffset>
              </wp:positionV>
              <wp:extent cx="2352675" cy="285750"/>
              <wp:effectExtent l="0" t="0" r="0" b="0"/>
              <wp:wrapNone/>
              <wp:docPr id="6" name="HeaderTextBox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267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9BD" w:rsidRDefault="006C29BD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Your Name Here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HeaderTextBox3" o:spid="_x0000_s1030" type="#_x0000_t202" style="position:absolute;margin-left:210pt;margin-top:96.7pt;width:185.25pt;height:22.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" o:allowincell="f" stroked="f">
              <v:textbox>
                <w:txbxContent>
                  <w:p w:rsidR="006C29BD" w:rsidRDefault="006C29BD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Your Name Here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776" behindDoc="0" locked="0" layoutInCell="0" allowOverlap="1">
              <wp:simplePos x="0" y="0"/>
              <wp:positionH relativeFrom="page">
                <wp:posOffset>2705100</wp:posOffset>
              </wp:positionH>
              <wp:positionV relativeFrom="page">
                <wp:posOffset>885190</wp:posOffset>
              </wp:positionV>
              <wp:extent cx="2743200" cy="285750"/>
              <wp:effectExtent l="0" t="0" r="0" b="0"/>
              <wp:wrapNone/>
              <wp:docPr id="5" name="HeaderTextBox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9BD" w:rsidRDefault="006C29BD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Company Name Here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HeaderTextBox2" o:spid="_x0000_s1031" type="#_x0000_t202" style="position:absolute;margin-left:213pt;margin-top:69.7pt;width:3in;height:22.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" o:allowincell="f" stroked="f">
              <v:textbox>
                <w:txbxContent>
                  <w:p w:rsidR="006C29BD" w:rsidRDefault="006C29BD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Company Name Here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1066800</wp:posOffset>
              </wp:positionH>
              <wp:positionV relativeFrom="page">
                <wp:posOffset>1228090</wp:posOffset>
              </wp:positionV>
              <wp:extent cx="1247775" cy="285750"/>
              <wp:effectExtent l="0" t="0" r="0" b="0"/>
              <wp:wrapNone/>
              <wp:docPr id="4" name="HeaderTextBox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9BD" w:rsidRDefault="006C29BD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Prepared by: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HeaderTextBox4" o:spid="_x0000_s1032" type="#_x0000_t202" style="position:absolute;margin-left:84pt;margin-top:96.7pt;width:98.2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" o:allowincell="f" stroked="f">
              <v:textbox>
                <w:txbxContent>
                  <w:p w:rsidR="006C29BD" w:rsidRDefault="006C29BD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Prepared by: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1066800</wp:posOffset>
              </wp:positionH>
              <wp:positionV relativeFrom="page">
                <wp:posOffset>885190</wp:posOffset>
              </wp:positionV>
              <wp:extent cx="1247775" cy="285750"/>
              <wp:effectExtent l="0" t="0" r="0" b="0"/>
              <wp:wrapNone/>
              <wp:docPr id="3" name="HeaderTextBox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9BD" w:rsidRDefault="006C29BD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Prepared for: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HeaderTextBox5" o:spid="_x0000_s1033" type="#_x0000_t202" style="position:absolute;margin-left:84pt;margin-top:69.7pt;width:98.25pt;height:22.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" o:allowincell="f" stroked="f">
              <v:textbox>
                <w:txbxContent>
                  <w:p w:rsidR="006C29BD" w:rsidRDefault="006C29BD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Prepared for: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4656" behindDoc="0" locked="0" layoutInCell="0" allowOverlap="1">
              <wp:simplePos x="0" y="0"/>
              <wp:positionH relativeFrom="page">
                <wp:posOffset>1066800</wp:posOffset>
              </wp:positionH>
              <wp:positionV relativeFrom="page">
                <wp:posOffset>1586865</wp:posOffset>
              </wp:positionV>
              <wp:extent cx="6286500" cy="0"/>
              <wp:effectExtent l="0" t="0" r="0" b="0"/>
              <wp:wrapNone/>
              <wp:docPr id="2" name="HeaderLin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65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HeaderLine1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4pt,124.95pt" to="579pt,1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" o:allowincell="f" strokeweight="4.5pt">
              <v:stroke linestyle="thinThick"/>
              <w10:wrap anchorx="page" anchory="page"/>
            </v:line>
          </w:pict>
        </mc:Fallback>
      </mc:AlternateContent>
    </w:r>
  </w:p>
  <w:p w:rsidR="006C29BD" w:rsidRDefault="006C29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37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DAX Reports Wizard Balloon" w:val="0"/>
  </w:docVars>
  <w:rsids>
    <w:rsidRoot w:val="00E40AEC"/>
    <w:rsid w:val="004005C0"/>
    <w:rsid w:val="004E0B24"/>
    <w:rsid w:val="006B6514"/>
    <w:rsid w:val="006C29BD"/>
    <w:rsid w:val="006C65D5"/>
    <w:rsid w:val="00750209"/>
    <w:rsid w:val="00E059F2"/>
    <w:rsid w:val="00E4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i/>
      <w:iCs/>
      <w:sz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i/>
      <w:sz w:val="36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Formal2">
    <w:name w:val="Formal2"/>
    <w:basedOn w:val="Formal1"/>
    <w:rPr>
      <w:rFonts w:ascii="Arial" w:hAnsi="Arial"/>
      <w:b/>
    </w:rPr>
  </w:style>
  <w:style w:type="paragraph" w:customStyle="1" w:styleId="Formal1">
    <w:name w:val="Formal1"/>
    <w:basedOn w:val="Normal"/>
    <w:pPr>
      <w:spacing w:before="60" w:after="6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i/>
      <w:iCs/>
      <w:sz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i/>
      <w:sz w:val="36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Formal2">
    <w:name w:val="Formal2"/>
    <w:basedOn w:val="Formal1"/>
    <w:rPr>
      <w:rFonts w:ascii="Arial" w:hAnsi="Arial"/>
      <w:b/>
    </w:rPr>
  </w:style>
  <w:style w:type="paragraph" w:customStyle="1" w:styleId="Formal1">
    <w:name w:val="Formal1"/>
    <w:basedOn w:val="Normal"/>
    <w:pPr>
      <w:spacing w:before="60" w:after="6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daxreports\imgpl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imgplus.dot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EDAX Inc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Ploch</dc:creator>
  <cp:keywords/>
  <cp:lastModifiedBy>Dariusz Ploch</cp:lastModifiedBy>
  <cp:revision>1</cp:revision>
  <cp:lastPrinted>2001-11-07T12:28:00Z</cp:lastPrinted>
  <dcterms:created xsi:type="dcterms:W3CDTF">2025-03-13T09:52:00Z</dcterms:created>
  <dcterms:modified xsi:type="dcterms:W3CDTF">2025-03-13T09:53:00Z</dcterms:modified>
</cp:coreProperties>
</file>